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8680D" w14:textId="40A9C868" w:rsidR="008969AA" w:rsidRDefault="008969AA" w:rsidP="008969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NAWTE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(fl.1485)</w:t>
      </w:r>
    </w:p>
    <w:p w14:paraId="4C7A0676" w14:textId="78E41D47" w:rsidR="008969AA" w:rsidRDefault="008969AA" w:rsidP="008969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Selby Abbey.</w:t>
      </w:r>
    </w:p>
    <w:p w14:paraId="378C6E20" w14:textId="77777777" w:rsidR="008969AA" w:rsidRDefault="008969AA" w:rsidP="008969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698C55" w14:textId="77777777" w:rsidR="008969AA" w:rsidRDefault="008969AA" w:rsidP="008969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395006" w14:textId="77777777" w:rsidR="008969AA" w:rsidRDefault="008969AA" w:rsidP="008969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Feb.1485</w:t>
      </w:r>
      <w:r>
        <w:rPr>
          <w:rFonts w:ascii="Times New Roman" w:hAnsi="Times New Roman" w:cs="Times New Roman"/>
          <w:sz w:val="24"/>
          <w:szCs w:val="24"/>
        </w:rPr>
        <w:tab/>
        <w:t>He was ordained priest in the conventual church of Holy Trinity, York,</w:t>
      </w:r>
    </w:p>
    <w:p w14:paraId="56BFEA64" w14:textId="77777777" w:rsidR="008969AA" w:rsidRDefault="008969AA" w:rsidP="008969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William Egremont, Bishop of Dromore(q.v.).</w:t>
      </w:r>
    </w:p>
    <w:p w14:paraId="1B8FF3F8" w14:textId="77777777" w:rsidR="008969AA" w:rsidRDefault="008969AA" w:rsidP="008969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7D89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.104)</w:t>
      </w:r>
    </w:p>
    <w:p w14:paraId="7C8F2B4F" w14:textId="77777777" w:rsidR="008969AA" w:rsidRDefault="008969AA" w:rsidP="008969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7D7B13" w14:textId="77777777" w:rsidR="008969AA" w:rsidRDefault="008969AA" w:rsidP="008969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E747AB" w14:textId="77777777" w:rsidR="008969AA" w:rsidRDefault="008969AA" w:rsidP="008969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January 2022</w:t>
      </w:r>
    </w:p>
    <w:p w14:paraId="584C4914" w14:textId="3EB534B3" w:rsidR="00BA00AB" w:rsidRPr="008969AA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8969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96A3D" w14:textId="77777777" w:rsidR="008969AA" w:rsidRDefault="008969AA" w:rsidP="009139A6">
      <w:r>
        <w:separator/>
      </w:r>
    </w:p>
  </w:endnote>
  <w:endnote w:type="continuationSeparator" w:id="0">
    <w:p w14:paraId="2D4D1091" w14:textId="77777777" w:rsidR="008969AA" w:rsidRDefault="008969A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891F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ED8E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DF75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C5A83" w14:textId="77777777" w:rsidR="008969AA" w:rsidRDefault="008969AA" w:rsidP="009139A6">
      <w:r>
        <w:separator/>
      </w:r>
    </w:p>
  </w:footnote>
  <w:footnote w:type="continuationSeparator" w:id="0">
    <w:p w14:paraId="1B058453" w14:textId="77777777" w:rsidR="008969AA" w:rsidRDefault="008969A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50BA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010C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63BE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9AA"/>
    <w:rsid w:val="000666E0"/>
    <w:rsid w:val="002510B7"/>
    <w:rsid w:val="005C130B"/>
    <w:rsid w:val="00826F5C"/>
    <w:rsid w:val="008969AA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3BFA42"/>
  <w15:chartTrackingRefBased/>
  <w15:docId w15:val="{FB21EF08-8AB8-4FD6-B996-6CC320CB4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2022-01-05T17:13:00Z</dcterms:created>
  <dcterms:modified xsi:type="dcterms:W3CDTF">2022-01-05T17:13:00Z</dcterms:modified>
</cp:coreProperties>
</file>